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B94" w:rsidRPr="00310DC1" w:rsidRDefault="00EB0B94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EB0B94" w:rsidRPr="00DB72EF" w:rsidRDefault="00EB0B9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B0B94" w:rsidRPr="00DB72EF" w:rsidRDefault="00EB0B9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B0B94" w:rsidRPr="00DB72EF" w:rsidRDefault="00EB0B9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B0B94" w:rsidRPr="00DB72EF" w:rsidRDefault="00EB0B94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B0B94" w:rsidRPr="00DB72EF" w:rsidRDefault="00EB0B94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B0B94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B0B94" w:rsidRPr="00DB72EF" w:rsidRDefault="00EB0B94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B0B94" w:rsidRDefault="00EB0B94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B0B94" w:rsidRPr="00DB72EF" w:rsidRDefault="00EB0B94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EB0B94" w:rsidRPr="00DB72EF" w:rsidRDefault="00EB0B9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EB0B94" w:rsidRPr="00DB72EF" w:rsidRDefault="00EB0B94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EB0B94" w:rsidRPr="00DB72EF" w:rsidRDefault="00EB0B94">
      <w:pPr>
        <w:autoSpaceDE/>
        <w:jc w:val="both"/>
        <w:rPr>
          <w:b/>
          <w:i/>
          <w:color w:val="auto"/>
          <w:lang w:eastAsia="ar-SA"/>
        </w:rPr>
      </w:pPr>
    </w:p>
    <w:p w:rsidR="00EB0B94" w:rsidRDefault="00EB0B94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EB0B94" w:rsidRDefault="00EB0B9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EB0B94" w:rsidRPr="00DB72EF" w:rsidRDefault="00EB0B9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B0B94" w:rsidRPr="00DB72EF" w:rsidRDefault="00EB0B94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B0B94" w:rsidRPr="00DB72EF" w:rsidRDefault="00EB0B94" w:rsidP="00E266AA">
      <w:pPr>
        <w:autoSpaceDE/>
        <w:rPr>
          <w:i/>
          <w:color w:val="auto"/>
          <w:lang w:eastAsia="ar-SA"/>
        </w:rPr>
      </w:pPr>
    </w:p>
    <w:p w:rsidR="00EB0B94" w:rsidRDefault="00EB0B94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EB0B94" w:rsidRPr="00D129FC" w:rsidRDefault="00EB0B9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EB0B94" w:rsidRPr="00B275A6" w:rsidRDefault="00EB0B9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EB0B94" w:rsidRPr="00310DC1" w:rsidRDefault="00EB0B94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drogi dojazdowej do gruntów rolnych ul. Graniczna</w:t>
      </w:r>
      <w:r w:rsidRPr="004713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47136F">
        <w:rPr>
          <w:b/>
          <w:sz w:val="28"/>
          <w:szCs w:val="28"/>
        </w:rPr>
        <w:t>w Przybyszewie</w:t>
      </w:r>
      <w:r>
        <w:rPr>
          <w:b/>
          <w:sz w:val="28"/>
          <w:szCs w:val="28"/>
        </w:rPr>
        <w:t xml:space="preserve"> (część)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EB0B94" w:rsidRPr="00E23FD0" w:rsidRDefault="00EB0B94">
      <w:pPr>
        <w:autoSpaceDE/>
        <w:jc w:val="both"/>
        <w:rPr>
          <w:color w:val="auto"/>
          <w:lang w:eastAsia="ar-SA"/>
        </w:rPr>
      </w:pPr>
    </w:p>
    <w:p w:rsidR="00EB0B94" w:rsidRPr="00DB72EF" w:rsidRDefault="00EB0B94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B0B94" w:rsidRPr="00DB72EF" w:rsidRDefault="00EB0B94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EB0B94" w:rsidRPr="00DB72EF" w:rsidRDefault="00EB0B94">
      <w:pPr>
        <w:autoSpaceDE/>
        <w:jc w:val="both"/>
        <w:rPr>
          <w:lang w:eastAsia="ar-SA"/>
        </w:rPr>
      </w:pPr>
    </w:p>
    <w:p w:rsidR="00EB0B94" w:rsidRPr="00DB72EF" w:rsidRDefault="00EB0B94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B0B94" w:rsidRPr="00FF406D" w:rsidRDefault="00EB0B94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EB0B94" w:rsidRPr="00DB72EF" w:rsidRDefault="00EB0B94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B0B94" w:rsidRPr="002A3B44" w:rsidRDefault="00EB0B94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EB0B94" w:rsidRDefault="00EB0B94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EB0B94" w:rsidRDefault="00EB0B94" w:rsidP="00310DC1">
      <w:pPr>
        <w:jc w:val="both"/>
        <w:rPr>
          <w:b/>
          <w:i/>
          <w:color w:val="auto"/>
          <w:lang w:eastAsia="ar-SA"/>
        </w:rPr>
      </w:pPr>
    </w:p>
    <w:p w:rsidR="00EB0B94" w:rsidRDefault="00EB0B94" w:rsidP="00310DC1">
      <w:pPr>
        <w:jc w:val="both"/>
        <w:rPr>
          <w:b/>
          <w:i/>
          <w:color w:val="FF0000"/>
          <w:lang w:eastAsia="ar-SA"/>
        </w:rPr>
      </w:pPr>
    </w:p>
    <w:p w:rsidR="00EB0B94" w:rsidRDefault="00EB0B94" w:rsidP="00310DC1">
      <w:pPr>
        <w:jc w:val="both"/>
        <w:rPr>
          <w:b/>
          <w:i/>
          <w:color w:val="FF0000"/>
          <w:lang w:eastAsia="ar-SA"/>
        </w:rPr>
      </w:pPr>
    </w:p>
    <w:p w:rsidR="00EB0B94" w:rsidRPr="00581979" w:rsidRDefault="00EB0B94" w:rsidP="00581979">
      <w:pPr>
        <w:jc w:val="both"/>
        <w:rPr>
          <w:b/>
          <w:i/>
          <w:color w:val="FF0000"/>
          <w:lang w:eastAsia="ar-SA"/>
        </w:rPr>
      </w:pPr>
    </w:p>
    <w:p w:rsidR="00EB0B94" w:rsidRPr="00581979" w:rsidRDefault="00EB0B94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EB0B94" w:rsidRPr="00581979" w:rsidRDefault="00EB0B94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EB0B94" w:rsidRPr="00581979" w:rsidRDefault="00EB0B94" w:rsidP="00581979">
      <w:pPr>
        <w:jc w:val="both"/>
        <w:rPr>
          <w:iCs/>
          <w:color w:val="FF0000"/>
          <w:sz w:val="22"/>
          <w:szCs w:val="22"/>
        </w:rPr>
      </w:pPr>
    </w:p>
    <w:p w:rsidR="00EB0B94" w:rsidRPr="00581979" w:rsidRDefault="00EB0B94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EB0B94" w:rsidRPr="00581979" w:rsidRDefault="00EB0B94" w:rsidP="00581979">
      <w:pPr>
        <w:jc w:val="both"/>
        <w:rPr>
          <w:iCs/>
          <w:color w:val="FF0000"/>
          <w:sz w:val="22"/>
          <w:szCs w:val="22"/>
        </w:rPr>
      </w:pPr>
    </w:p>
    <w:p w:rsidR="00EB0B94" w:rsidRPr="00581979" w:rsidRDefault="00EB0B94" w:rsidP="00581979">
      <w:pPr>
        <w:rPr>
          <w:color w:val="FF0000"/>
          <w:sz w:val="22"/>
          <w:szCs w:val="22"/>
          <w:lang w:eastAsia="pl-PL"/>
        </w:rPr>
      </w:pPr>
    </w:p>
    <w:p w:rsidR="00EB0B94" w:rsidRPr="00581979" w:rsidRDefault="00EB0B94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EB0B94" w:rsidRPr="00581979" w:rsidRDefault="00EB0B94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EB0B94" w:rsidRPr="00581979" w:rsidRDefault="00EB0B94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EB0B94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B94" w:rsidRDefault="00EB0B9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B0B94" w:rsidRDefault="00EB0B9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B94" w:rsidRDefault="00EB0B9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B0B94" w:rsidRDefault="00EB0B9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B94" w:rsidRDefault="00EB0B94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FS.271.8.2024                                                    </w:t>
    </w:r>
  </w:p>
  <w:p w:rsidR="00EB0B94" w:rsidRDefault="00EB0B94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31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373</Words>
  <Characters>2243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39</cp:revision>
  <dcterms:created xsi:type="dcterms:W3CDTF">2021-04-20T12:35:00Z</dcterms:created>
  <dcterms:modified xsi:type="dcterms:W3CDTF">2024-07-31T11:11:00Z</dcterms:modified>
</cp:coreProperties>
</file>